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="00ED08EA" w:rsidRDefault="00C22472" w14:paraId="d534f33" w14:textId="d534f33">
      <w:pPr>
        <w15:collapsed w:val="false"/>
      </w:pPr>
      <w:bookmarkStart w:name="_GoBack" w:id="0"/>
      <w:bookmarkEnd w:id="0"/>
      <w:r>
        <w:t xml:space="preserve">                    </w:t>
      </w:r>
      <w:r w:rsidR="00CB0DBA">
        <w:t xml:space="preserve"> </w:t>
      </w:r>
      <w:r>
        <w:t xml:space="preserve">  </w:t>
      </w:r>
      <w:r w:rsidR="00965862">
        <w:rPr>
          <w:noProof/>
          <w:lang w:eastAsia="hr-HR"/>
        </w:rPr>
        <w:drawing>
          <wp:inline distT="0" distB="0" distL="0" distR="0">
            <wp:extent cx="581025" cy="781050"/>
            <wp:effectExtent l="0" t="0" r="9525" b="0"/>
            <wp:docPr id="1" name="Slika 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0" name="Slika 1"/>
                    <pic:cNvPicPr>
                      <a:picLocks noChangeAspect="true" noChangeArrowheads="true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81025" cy="781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8505A">
        <w:t xml:space="preserve">                                             </w:t>
      </w:r>
      <w:r w:rsidR="00945B0E">
        <w:t xml:space="preserve">           </w:t>
      </w:r>
      <w:r w:rsidR="00C8505A">
        <w:t xml:space="preserve">  U Zagrebu, </w:t>
      </w:r>
      <w:proofErr w:type="spellStart"/>
      <w:r w:rsidR="00C8505A">
        <w:t>2</w:t>
      </w:r>
      <w:r w:rsidR="004F32E6">
        <w:t>7</w:t>
      </w:r>
      <w:proofErr w:type="spellEnd"/>
      <w:r w:rsidR="00C8505A">
        <w:t xml:space="preserve">. kolovoza </w:t>
      </w:r>
      <w:proofErr w:type="spellStart"/>
      <w:r w:rsidR="00C8505A">
        <w:t>2020</w:t>
      </w:r>
      <w:proofErr w:type="spellEnd"/>
      <w:r w:rsidR="00C8505A">
        <w:t>.</w:t>
      </w:r>
    </w:p>
    <w:p w:rsidR="00C22472" w:rsidRDefault="00C22472"/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 </w:t>
      </w:r>
      <w:r w:rsidRPr="00383B46">
        <w:rPr>
          <w:rFonts w:ascii="Times New Roman" w:hAnsi="Times New Roman" w:cs="Times New Roman"/>
          <w:bCs/>
          <w:sz w:val="24"/>
          <w:szCs w:val="24"/>
        </w:rPr>
        <w:t>REPUBLIKA  HRVATSKA</w:t>
      </w:r>
    </w:p>
    <w:p w:rsidRPr="00383B46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 w:rsidRPr="00383B46">
        <w:rPr>
          <w:rFonts w:ascii="Times New Roman" w:hAnsi="Times New Roman" w:cs="Times New Roman"/>
          <w:bCs/>
          <w:sz w:val="24"/>
          <w:szCs w:val="24"/>
        </w:rPr>
        <w:t>TRGOVAČKI   SUD  U  ZAGREBU</w:t>
      </w:r>
    </w:p>
    <w:p w:rsidRPr="005550A7" w:rsidR="00C22472" w:rsidP="00C22472" w:rsidRDefault="00C22472">
      <w:pPr>
        <w:pStyle w:val="Bezproreda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 xml:space="preserve">     </w:t>
      </w:r>
      <w:r>
        <w:rPr>
          <w:rFonts w:ascii="Times New Roman" w:hAnsi="Times New Roman" w:cs="Times New Roman"/>
          <w:bCs/>
          <w:sz w:val="24"/>
          <w:szCs w:val="24"/>
        </w:rPr>
        <w:t xml:space="preserve">            </w:t>
      </w:r>
      <w:r w:rsidRPr="005550A7">
        <w:rPr>
          <w:rFonts w:ascii="Times New Roman" w:hAnsi="Times New Roman" w:cs="Times New Roman"/>
          <w:bCs/>
          <w:sz w:val="24"/>
          <w:szCs w:val="24"/>
        </w:rPr>
        <w:t xml:space="preserve">Zagreb, </w:t>
      </w:r>
      <w:proofErr w:type="spellStart"/>
      <w:r w:rsidRPr="005550A7">
        <w:rPr>
          <w:rFonts w:ascii="Times New Roman" w:hAnsi="Times New Roman" w:cs="Times New Roman"/>
          <w:bCs/>
          <w:sz w:val="24"/>
          <w:szCs w:val="24"/>
        </w:rPr>
        <w:t>Amruševa</w:t>
      </w:r>
      <w:proofErr w:type="spellEnd"/>
      <w:r w:rsidRPr="005550A7">
        <w:rPr>
          <w:rFonts w:ascii="Times New Roman" w:hAnsi="Times New Roman" w:cs="Times New Roman"/>
          <w:bCs/>
          <w:sz w:val="24"/>
          <w:szCs w:val="24"/>
        </w:rPr>
        <w:t xml:space="preserve"> 2/II</w:t>
      </w:r>
    </w:p>
    <w:p w:rsidR="00C22472" w:rsidRDefault="00C8505A">
      <w:r>
        <w:t xml:space="preserve">           REPUBLIKA HRVATSKA</w:t>
      </w:r>
    </w:p>
    <w:p w:rsidR="00C8505A" w:rsidRDefault="00C8505A"/>
    <w:p w:rsidR="00C8505A" w:rsidRDefault="00C8505A"/>
    <w:p w:rsidR="00C8505A" w:rsidRDefault="00C8505A">
      <w:r>
        <w:t xml:space="preserve">                                                                                                     </w:t>
      </w:r>
      <w:proofErr w:type="spellStart"/>
      <w:r w:rsidR="0065340A">
        <w:t>93</w:t>
      </w:r>
      <w:proofErr w:type="spellEnd"/>
      <w:r w:rsidR="000D6A46">
        <w:t>.</w:t>
      </w:r>
      <w:r w:rsidR="009F45FA">
        <w:t xml:space="preserve"> S</w:t>
      </w:r>
      <w:r w:rsidR="0065340A">
        <w:t>t-</w:t>
      </w:r>
      <w:proofErr w:type="spellStart"/>
      <w:r w:rsidR="0065340A">
        <w:t>618</w:t>
      </w:r>
      <w:proofErr w:type="spellEnd"/>
      <w:r>
        <w:t>/</w:t>
      </w:r>
      <w:proofErr w:type="spellStart"/>
      <w:r>
        <w:t>20</w:t>
      </w:r>
      <w:r w:rsidR="005D24F7">
        <w:t>20</w:t>
      </w:r>
      <w:proofErr w:type="spellEnd"/>
      <w:r>
        <w:t>.</w:t>
      </w:r>
    </w:p>
    <w:p w:rsidR="00C8505A" w:rsidRDefault="00C8505A"/>
    <w:p w:rsidR="0060363E" w:rsidRDefault="0060363E"/>
    <w:p w:rsidR="00514017" w:rsidP="00383B46" w:rsidRDefault="0060363E">
      <w:pPr>
        <w:jc w:val="right"/>
      </w:pPr>
      <w:r>
        <w:tab/>
      </w:r>
      <w:r>
        <w:tab/>
      </w:r>
      <w:r>
        <w:tab/>
      </w:r>
      <w:r>
        <w:tab/>
      </w:r>
      <w:r>
        <w:tab/>
      </w:r>
    </w:p>
    <w:p w:rsidR="0060363E" w:rsidP="00383B46" w:rsidRDefault="0060363E">
      <w:pPr>
        <w:jc w:val="right"/>
      </w:pPr>
      <w:r>
        <w:t xml:space="preserve">TRGOVAČKI SUD U </w:t>
      </w:r>
      <w:proofErr w:type="spellStart"/>
      <w:r w:rsidR="00EB757A">
        <w:t>BJELOVARU</w:t>
      </w:r>
      <w:proofErr w:type="spellEnd"/>
    </w:p>
    <w:p w:rsidR="00945B0E" w:rsidP="00383B46" w:rsidRDefault="00945B0E">
      <w:pPr>
        <w:jc w:val="right"/>
      </w:pPr>
    </w:p>
    <w:p w:rsidR="00EB757A" w:rsidP="00EB757A" w:rsidRDefault="00EB757A">
      <w:pPr>
        <w:rPr>
          <w:szCs w:val="24"/>
        </w:rPr>
      </w:pPr>
      <w:r>
        <w:rPr>
          <w:szCs w:val="24"/>
        </w:rPr>
        <w:t xml:space="preserve">                                                                       Šetalište dr. </w:t>
      </w:r>
      <w:proofErr w:type="spellStart"/>
      <w:r>
        <w:rPr>
          <w:szCs w:val="24"/>
        </w:rPr>
        <w:t>Ivše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Lebovića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br.42</w:t>
      </w:r>
      <w:proofErr w:type="spellEnd"/>
      <w:r>
        <w:rPr>
          <w:szCs w:val="24"/>
        </w:rPr>
        <w:t xml:space="preserve">, </w:t>
      </w:r>
      <w:proofErr w:type="spellStart"/>
      <w:r>
        <w:rPr>
          <w:szCs w:val="24"/>
        </w:rPr>
        <w:t>43000</w:t>
      </w:r>
      <w:proofErr w:type="spellEnd"/>
      <w:r>
        <w:rPr>
          <w:szCs w:val="24"/>
        </w:rPr>
        <w:t xml:space="preserve">  Bjelovar</w:t>
      </w:r>
    </w:p>
    <w:p w:rsidR="00EB757A" w:rsidP="00EB757A" w:rsidRDefault="00EB757A">
      <w:pPr>
        <w:rPr>
          <w:szCs w:val="24"/>
        </w:rPr>
      </w:pPr>
    </w:p>
    <w:p w:rsidR="0060363E" w:rsidP="00B80950" w:rsidRDefault="0060363E">
      <w:pPr>
        <w:jc w:val="right"/>
      </w:pPr>
    </w:p>
    <w:p w:rsidR="00B80950" w:rsidP="00B80950" w:rsidRDefault="00B80950">
      <w:pPr>
        <w:jc w:val="right"/>
      </w:pPr>
    </w:p>
    <w:p w:rsidR="0060363E" w:rsidP="0060363E" w:rsidRDefault="0060363E"/>
    <w:p w:rsidR="00C8505A" w:rsidP="0060363E" w:rsidRDefault="0060363E">
      <w:r>
        <w:t xml:space="preserve">PREDMET:    </w:t>
      </w:r>
      <w:r w:rsidR="00C8505A">
        <w:t>OBAVIJEST O USTUPANJU PREDMETA</w:t>
      </w:r>
    </w:p>
    <w:p w:rsidR="0060363E" w:rsidP="0060363E" w:rsidRDefault="00C8505A">
      <w:r>
        <w:t xml:space="preserve">                        TRGOVAČKOM SUDU U </w:t>
      </w:r>
      <w:proofErr w:type="spellStart"/>
      <w:r w:rsidR="004F32E6">
        <w:t>BJELOVARU</w:t>
      </w:r>
      <w:proofErr w:type="spellEnd"/>
      <w:r w:rsidR="0060363E">
        <w:t xml:space="preserve">                    </w:t>
      </w:r>
    </w:p>
    <w:p w:rsidR="0060363E" w:rsidP="00C8505A" w:rsidRDefault="00C8505A">
      <w:pPr>
        <w:pStyle w:val="Odlomakpopisa"/>
        <w:numPr>
          <w:ilvl w:val="0"/>
          <w:numId w:val="2"/>
        </w:numPr>
      </w:pPr>
      <w:r>
        <w:t>obavijest – daje se</w:t>
      </w:r>
    </w:p>
    <w:p w:rsidRPr="0060363E" w:rsidR="0060363E" w:rsidP="0060363E" w:rsidRDefault="0060363E">
      <w:pPr>
        <w:pStyle w:val="Odlomakpopisa"/>
        <w:numPr>
          <w:ilvl w:val="0"/>
          <w:numId w:val="2"/>
        </w:numPr>
      </w:pPr>
      <w:r>
        <w:t xml:space="preserve">predmet </w:t>
      </w:r>
      <w:r w:rsidR="00C8505A">
        <w:t>– dostavlja se</w:t>
      </w:r>
      <w:r>
        <w:rPr>
          <w:i/>
        </w:rPr>
        <w:t xml:space="preserve"> </w:t>
      </w:r>
    </w:p>
    <w:p w:rsidR="008A519D" w:rsidP="0060363E" w:rsidRDefault="008A519D"/>
    <w:p w:rsidR="00C8505A" w:rsidP="0060363E" w:rsidRDefault="00C8505A">
      <w:r>
        <w:t xml:space="preserve">           Temeljem rješenja Visokog trgovačkog suda Republike Hrvatske br. </w:t>
      </w:r>
      <w:proofErr w:type="spellStart"/>
      <w:r>
        <w:t>31</w:t>
      </w:r>
      <w:proofErr w:type="spellEnd"/>
      <w:r>
        <w:t>. Su-</w:t>
      </w:r>
      <w:proofErr w:type="spellStart"/>
      <w:r>
        <w:t>324</w:t>
      </w:r>
      <w:proofErr w:type="spellEnd"/>
      <w:r>
        <w:t>/</w:t>
      </w:r>
      <w:proofErr w:type="spellStart"/>
      <w:r>
        <w:t>20</w:t>
      </w:r>
      <w:proofErr w:type="spellEnd"/>
      <w:r>
        <w:t>-</w:t>
      </w:r>
      <w:r w:rsidR="00EB757A">
        <w:t>6</w:t>
      </w:r>
    </w:p>
    <w:p w:rsidR="00C8505A" w:rsidP="0060363E" w:rsidRDefault="00C8505A">
      <w:r>
        <w:t xml:space="preserve">od </w:t>
      </w:r>
      <w:proofErr w:type="spellStart"/>
      <w:r>
        <w:t>28</w:t>
      </w:r>
      <w:proofErr w:type="spellEnd"/>
      <w:r>
        <w:t xml:space="preserve">. srpnja </w:t>
      </w:r>
      <w:proofErr w:type="spellStart"/>
      <w:r>
        <w:t>2020</w:t>
      </w:r>
      <w:proofErr w:type="spellEnd"/>
      <w:r>
        <w:t>. u prilogu ovog dopisa dostavlja vam se predmet</w:t>
      </w:r>
    </w:p>
    <w:p w:rsidR="00C8505A" w:rsidP="0060363E" w:rsidRDefault="00C8505A"/>
    <w:p w:rsidR="00C8505A" w:rsidP="0060363E" w:rsidRDefault="00C8505A">
      <w:r>
        <w:t xml:space="preserve">            </w:t>
      </w:r>
      <w:proofErr w:type="spellStart"/>
      <w:r w:rsidR="0065340A">
        <w:t>93</w:t>
      </w:r>
      <w:proofErr w:type="spellEnd"/>
      <w:r w:rsidR="000D6A46">
        <w:t>.</w:t>
      </w:r>
      <w:r w:rsidR="00FE4B90">
        <w:t xml:space="preserve"> S</w:t>
      </w:r>
      <w:r w:rsidR="003C22EB">
        <w:t>t-</w:t>
      </w:r>
      <w:proofErr w:type="spellStart"/>
      <w:r w:rsidR="0065340A">
        <w:t>618</w:t>
      </w:r>
      <w:proofErr w:type="spellEnd"/>
      <w:r w:rsidR="00B21D16">
        <w:t>/</w:t>
      </w:r>
      <w:proofErr w:type="spellStart"/>
      <w:r w:rsidR="00B21D16">
        <w:t>2020</w:t>
      </w:r>
      <w:proofErr w:type="spellEnd"/>
      <w:r w:rsidR="00B21D16">
        <w:t>.</w:t>
      </w:r>
    </w:p>
    <w:p w:rsidR="00C8505A" w:rsidP="0060363E" w:rsidRDefault="00C8505A"/>
    <w:p w:rsidR="006551E2" w:rsidP="000D6A46" w:rsidRDefault="006551E2">
      <w:pPr>
        <w:ind w:left="780"/>
      </w:pPr>
      <w:r>
        <w:t>Podnositelj zahtjeva</w:t>
      </w:r>
      <w:r w:rsidR="00C8505A">
        <w:t xml:space="preserve"> –</w:t>
      </w:r>
      <w:r w:rsidR="009F45FA">
        <w:t xml:space="preserve"> </w:t>
      </w:r>
      <w:r>
        <w:t xml:space="preserve">Financijska agencija, Trg svibanjskih žrtava </w:t>
      </w:r>
      <w:proofErr w:type="spellStart"/>
      <w:r>
        <w:t>1995</w:t>
      </w:r>
      <w:proofErr w:type="spellEnd"/>
      <w:r>
        <w:t xml:space="preserve">. 1, </w:t>
      </w:r>
    </w:p>
    <w:p w:rsidR="002D12B5" w:rsidP="009351D3" w:rsidRDefault="009351D3">
      <w:pPr>
        <w:ind w:left="780"/>
      </w:pPr>
      <w:proofErr w:type="spellStart"/>
      <w:r>
        <w:t>10000</w:t>
      </w:r>
      <w:proofErr w:type="spellEnd"/>
      <w:r>
        <w:t xml:space="preserve"> Zagreb, </w:t>
      </w:r>
      <w:r w:rsidR="009F45FA">
        <w:t xml:space="preserve"> </w:t>
      </w:r>
      <w:proofErr w:type="spellStart"/>
      <w:r w:rsidR="00C8505A">
        <w:t>OIB</w:t>
      </w:r>
      <w:proofErr w:type="spellEnd"/>
      <w:r w:rsidR="00C8505A">
        <w:t>:</w:t>
      </w:r>
      <w:r w:rsidR="000E12CA">
        <w:t xml:space="preserve"> </w:t>
      </w:r>
      <w:proofErr w:type="spellStart"/>
      <w:r w:rsidR="006551E2">
        <w:t>85821130368</w:t>
      </w:r>
      <w:proofErr w:type="spellEnd"/>
    </w:p>
    <w:p w:rsidR="00C8505A" w:rsidP="002D12B5" w:rsidRDefault="00C8505A">
      <w:pPr>
        <w:ind w:left="708" w:firstLine="72"/>
      </w:pPr>
      <w:r>
        <w:t xml:space="preserve"> </w:t>
      </w:r>
    </w:p>
    <w:p w:rsidR="00C8505A" w:rsidP="0060363E" w:rsidRDefault="00C8505A">
      <w:r>
        <w:t>protiv</w:t>
      </w:r>
    </w:p>
    <w:p w:rsidR="009351D3" w:rsidP="001C0B33" w:rsidRDefault="009351D3">
      <w:pPr>
        <w:ind w:left="780"/>
      </w:pPr>
    </w:p>
    <w:p w:rsidR="003C22EB" w:rsidP="001C0B33" w:rsidRDefault="00C8505A">
      <w:pPr>
        <w:ind w:left="780"/>
      </w:pPr>
      <w:r>
        <w:t>Dužnika:</w:t>
      </w:r>
      <w:r w:rsidRPr="005D24F7" w:rsidR="005D24F7">
        <w:t xml:space="preserve"> </w:t>
      </w:r>
      <w:r w:rsidR="005D24F7">
        <w:t>–</w:t>
      </w:r>
      <w:r w:rsidR="009F45FA">
        <w:t xml:space="preserve"> </w:t>
      </w:r>
      <w:r w:rsidR="0065340A">
        <w:t>AUTO PIRAMIDA d.o.o., Argentinska 2,</w:t>
      </w:r>
      <w:r w:rsidR="003C22EB">
        <w:t xml:space="preserve"> </w:t>
      </w:r>
      <w:proofErr w:type="spellStart"/>
      <w:r w:rsidR="003C22EB">
        <w:t>10000</w:t>
      </w:r>
      <w:proofErr w:type="spellEnd"/>
      <w:r w:rsidR="003C22EB">
        <w:t xml:space="preserve"> Zagreb,</w:t>
      </w:r>
      <w:r w:rsidR="009351D3">
        <w:tab/>
      </w:r>
    </w:p>
    <w:p w:rsidR="002A3A84" w:rsidP="001C0B33" w:rsidRDefault="009351D3">
      <w:pPr>
        <w:ind w:left="780"/>
      </w:pPr>
      <w:r>
        <w:t xml:space="preserve">  </w:t>
      </w:r>
      <w:r w:rsidR="009357F1">
        <w:t xml:space="preserve">    </w:t>
      </w:r>
      <w:r w:rsidR="003C22EB">
        <w:t xml:space="preserve">          </w:t>
      </w:r>
      <w:r w:rsidR="009357F1">
        <w:t xml:space="preserve"> </w:t>
      </w:r>
      <w:r>
        <w:t xml:space="preserve"> </w:t>
      </w:r>
      <w:proofErr w:type="spellStart"/>
      <w:r w:rsidR="002A3A84">
        <w:t>OIB</w:t>
      </w:r>
      <w:proofErr w:type="spellEnd"/>
      <w:r w:rsidR="002A3A84">
        <w:t xml:space="preserve">: </w:t>
      </w:r>
      <w:proofErr w:type="spellStart"/>
      <w:r w:rsidR="0065340A">
        <w:t>06163628509</w:t>
      </w:r>
      <w:proofErr w:type="spellEnd"/>
    </w:p>
    <w:p w:rsidR="00C8505A" w:rsidP="002A3A84" w:rsidRDefault="00C8505A">
      <w:pPr>
        <w:ind w:left="780"/>
      </w:pPr>
    </w:p>
    <w:p w:rsidR="009F45FA" w:rsidP="009F45FA" w:rsidRDefault="009F45FA">
      <w:pPr>
        <w:ind w:left="840"/>
      </w:pPr>
    </w:p>
    <w:p w:rsidR="005D24F7" w:rsidP="0060363E" w:rsidRDefault="00C8505A">
      <w:r>
        <w:t xml:space="preserve">            kao stvarno nadležnom sudu na daljnje postupanje.</w:t>
      </w:r>
    </w:p>
    <w:p w:rsidR="005D24F7" w:rsidP="0060363E" w:rsidRDefault="005D24F7"/>
    <w:p w:rsidR="00C8505A" w:rsidP="0060363E" w:rsidRDefault="00C8505A">
      <w:r>
        <w:t xml:space="preserve">            Ovaj se dopis objavljuje na e</w:t>
      </w:r>
      <w:r w:rsidR="006A2AD6">
        <w:t>-</w:t>
      </w:r>
      <w:r>
        <w:t xml:space="preserve">Oglasnoj ploči Trgovačkog suda u Zagrebu uz </w:t>
      </w:r>
    </w:p>
    <w:p w:rsidR="00C8505A" w:rsidP="0060363E" w:rsidRDefault="00C8505A">
      <w:r>
        <w:t xml:space="preserve">upozorenje da će daljnje radnje i dostava biti objavljeni na e-Oglasnoj ploči </w:t>
      </w:r>
      <w:r w:rsidR="00B80950">
        <w:t>T</w:t>
      </w:r>
      <w:r>
        <w:t>rgovačkog</w:t>
      </w:r>
    </w:p>
    <w:p w:rsidR="00C8505A" w:rsidP="0060363E" w:rsidRDefault="005D24F7">
      <w:r>
        <w:t>suda u Bjelovaru</w:t>
      </w:r>
      <w:r w:rsidR="00C8505A">
        <w:t xml:space="preserve"> kojem je predmet ustupljen.  </w:t>
      </w:r>
    </w:p>
    <w:p w:rsidR="00C8505A" w:rsidP="0060363E" w:rsidRDefault="00C8505A"/>
    <w:p w:rsidR="008A519D" w:rsidP="0060363E" w:rsidRDefault="008A519D"/>
    <w:p w:rsidR="008A519D" w:rsidP="00383B46" w:rsidRDefault="008A519D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P</w:t>
      </w:r>
      <w:r w:rsidR="00B80950">
        <w:t>redsjednik suda:</w:t>
      </w:r>
    </w:p>
    <w:p w:rsidR="00B80950" w:rsidP="00383B46" w:rsidRDefault="00B80950">
      <w:pPr>
        <w:jc w:val="right"/>
      </w:pPr>
    </w:p>
    <w:p w:rsidRPr="0060363E" w:rsidR="008A519D" w:rsidP="00586840" w:rsidRDefault="00586840">
      <w:pPr>
        <w:ind w:left="7080"/>
      </w:pPr>
      <w:r>
        <w:t xml:space="preserve">      </w:t>
      </w:r>
      <w:r w:rsidR="008A519D">
        <w:t>Nino Radić</w:t>
      </w:r>
    </w:p>
    <w:sectPr w:rsidRPr="0060363E" w:rsidR="008A519D" w:rsidSect="00945B0E">
      <w:pgSz w:w="11906" w:h="16838"/>
      <w:pgMar w:top="1135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3B13C40"/>
    <w:multiLevelType w:val="hybridMultilevel"/>
    <w:tmpl w:val="6314881A"/>
    <w:lvl w:ilvl="0" w:tplc="74DEEDCC">
      <w:numFmt w:val="bullet"/>
      <w:lvlText w:val="-"/>
      <w:lvlJc w:val="left"/>
      <w:pPr>
        <w:ind w:left="1488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208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2928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648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368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088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5808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528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248" w:hanging="360"/>
      </w:pPr>
      <w:rPr>
        <w:rFonts w:hint="default" w:ascii="Wingdings" w:hAnsi="Wingdings"/>
      </w:rPr>
    </w:lvl>
  </w:abstractNum>
  <w:abstractNum w:abstractNumId="1">
    <w:nsid w:val="3FDD4251"/>
    <w:multiLevelType w:val="hybridMultilevel"/>
    <w:tmpl w:val="A5D2088C"/>
    <w:lvl w:ilvl="0" w:tplc="1DF22884">
      <w:numFmt w:val="bullet"/>
      <w:lvlText w:val="-"/>
      <w:lvlJc w:val="left"/>
      <w:pPr>
        <w:ind w:left="1770" w:hanging="360"/>
      </w:pPr>
      <w:rPr>
        <w:rFonts w:hint="default" w:ascii="Times New Roman" w:hAnsi="Times New Roman" w:cs="Times New Roman" w:eastAsiaTheme="minorHAnsi"/>
      </w:rPr>
    </w:lvl>
    <w:lvl w:ilvl="1" w:tplc="041A0003" w:tentative="true">
      <w:start w:val="1"/>
      <w:numFmt w:val="bullet"/>
      <w:lvlText w:val="o"/>
      <w:lvlJc w:val="left"/>
      <w:pPr>
        <w:ind w:left="2490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ind w:left="3210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ind w:left="3930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ind w:left="4650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ind w:left="5370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ind w:left="6090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ind w:left="6810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ind w:left="7530" w:hanging="360"/>
      </w:pPr>
      <w:rPr>
        <w:rFonts w:hint="default" w:ascii="Wingdings" w:hAnsi="Wingdings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spelling="clean" w:grammar="clean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65862"/>
    <w:rsid w:val="00012489"/>
    <w:rsid w:val="000D6A46"/>
    <w:rsid w:val="000E12CA"/>
    <w:rsid w:val="0010022E"/>
    <w:rsid w:val="00161700"/>
    <w:rsid w:val="001C0B33"/>
    <w:rsid w:val="001D5AB3"/>
    <w:rsid w:val="00204E59"/>
    <w:rsid w:val="00232389"/>
    <w:rsid w:val="0026108F"/>
    <w:rsid w:val="002A3A84"/>
    <w:rsid w:val="002D12B5"/>
    <w:rsid w:val="0037202B"/>
    <w:rsid w:val="003777CA"/>
    <w:rsid w:val="00383B46"/>
    <w:rsid w:val="003B61AD"/>
    <w:rsid w:val="003C22EB"/>
    <w:rsid w:val="003F7B41"/>
    <w:rsid w:val="00431A12"/>
    <w:rsid w:val="00433FAB"/>
    <w:rsid w:val="0045516A"/>
    <w:rsid w:val="004709E1"/>
    <w:rsid w:val="004D4987"/>
    <w:rsid w:val="004F32E6"/>
    <w:rsid w:val="005038AB"/>
    <w:rsid w:val="00514017"/>
    <w:rsid w:val="005769C7"/>
    <w:rsid w:val="00586840"/>
    <w:rsid w:val="005D24F7"/>
    <w:rsid w:val="0060363E"/>
    <w:rsid w:val="006206CE"/>
    <w:rsid w:val="006375A9"/>
    <w:rsid w:val="0065340A"/>
    <w:rsid w:val="006551E2"/>
    <w:rsid w:val="006A2AD6"/>
    <w:rsid w:val="007E145A"/>
    <w:rsid w:val="007E7B68"/>
    <w:rsid w:val="008213B3"/>
    <w:rsid w:val="00867F3C"/>
    <w:rsid w:val="00877BC5"/>
    <w:rsid w:val="00890969"/>
    <w:rsid w:val="008A519D"/>
    <w:rsid w:val="008B4DD1"/>
    <w:rsid w:val="008E777F"/>
    <w:rsid w:val="009351D3"/>
    <w:rsid w:val="009357F1"/>
    <w:rsid w:val="00945B0E"/>
    <w:rsid w:val="00960F33"/>
    <w:rsid w:val="00965862"/>
    <w:rsid w:val="009B4948"/>
    <w:rsid w:val="009C6A53"/>
    <w:rsid w:val="009F45FA"/>
    <w:rsid w:val="00A72C5A"/>
    <w:rsid w:val="00A93A8F"/>
    <w:rsid w:val="00B21D16"/>
    <w:rsid w:val="00B262F9"/>
    <w:rsid w:val="00B6233B"/>
    <w:rsid w:val="00B80950"/>
    <w:rsid w:val="00B8273C"/>
    <w:rsid w:val="00C22472"/>
    <w:rsid w:val="00C8505A"/>
    <w:rsid w:val="00CB0DBA"/>
    <w:rsid w:val="00D51FB5"/>
    <w:rsid w:val="00D71AAA"/>
    <w:rsid w:val="00DB2C18"/>
    <w:rsid w:val="00DF483E"/>
    <w:rsid w:val="00E15594"/>
    <w:rsid w:val="00EB3494"/>
    <w:rsid w:val="00EB757A"/>
    <w:rsid w:val="00EC78B2"/>
    <w:rsid w:val="00ED08EA"/>
    <w:rsid w:val="00F23567"/>
    <w:rsid w:val="00F71C2E"/>
    <w:rsid w:val="00F84CF3"/>
    <w:rsid w:val="00FD40E7"/>
    <w:rsid w:val="00FE4B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Theme="minorHAnsi" w:cstheme="minorBidi"/>
        <w:sz w:val="24"/>
        <w:szCs w:val="22"/>
        <w:lang w:val="hr-HR" w:eastAsia="en-US" w:bidi="ar-SA"/>
      </w:rPr>
    </w:rPrDefault>
    <w:pPrDefault/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Tekstbalonia">
    <w:name w:val="Balloon Text"/>
    <w:basedOn w:val="Normal"/>
    <w:link w:val="TekstbaloniaChar"/>
    <w:uiPriority w:val="99"/>
    <w:semiHidden/>
    <w:unhideWhenUsed/>
    <w:rsid w:val="00965862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965862"/>
    <w:rPr>
      <w:rFonts w:ascii="Tahoma" w:hAnsi="Tahoma" w:cs="Tahoma"/>
      <w:sz w:val="16"/>
      <w:szCs w:val="16"/>
    </w:rPr>
  </w:style>
  <w:style w:type="paragraph" w:styleId="Bezproreda">
    <w:name w:val="No Spacing"/>
    <w:uiPriority w:val="1"/>
    <w:qFormat/>
    <w:rsid w:val="00C22472"/>
    <w:rPr>
      <w:rFonts w:asciiTheme="minorHAnsi" w:hAnsiTheme="minorHAnsi"/>
      <w:sz w:val="22"/>
    </w:rPr>
  </w:style>
  <w:style w:type="paragraph" w:styleId="Odlomakpopisa">
    <w:name w:val="List Paragraph"/>
    <w:basedOn w:val="Normal"/>
    <w:uiPriority w:val="34"/>
    <w:qFormat/>
    <w:rsid w:val="0060363E"/>
    <w:pPr>
      <w:ind w:left="720"/>
      <w:contextualSpacing/>
    </w:pPr>
  </w:style>
  <w:style w:type="character" w:styleId="Tekstrezerviranogmjesta">
    <w:name w:val="Placeholder Text"/>
    <w:basedOn w:val="Zadanifontodlomka"/>
    <w:uiPriority w:val="99"/>
    <w:semiHidden/>
    <w:rsid w:val="00F2356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F2356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F23567"/>
    <w:rPr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F23567"/>
    <w:rPr>
      <w:rFonts w:ascii="Times New Roman" w:hAnsi="Times New Roman" w:cs="Times New Roman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F23567"/>
    <w:rPr>
      <w:rFonts w:ascii="Times New Roman" w:hAnsi="Times New Roman" w:cs="Times New Roman"/>
      <w:sz w:val="24"/>
      <w:bdr w:val="none" w:color="auto" w:sz="0" w:space="0"/>
      <w:shd w:val="clear" w:color="auto" w:fill="CCFFCC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965862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965862"/>
    <w:rPr>
      <w:rFonts w:ascii="Tahoma" w:cs="Tahoma" w:hAnsi="Tahoma"/>
      <w:sz w:val="16"/>
      <w:szCs w:val="16"/>
    </w:rPr>
  </w:style>
  <w:style w:styleId="Bezproreda" w:type="paragraph">
    <w:name w:val="No Spacing"/>
    <w:uiPriority w:val="1"/>
    <w:qFormat/>
    <w:rsid w:val="00C22472"/>
    <w:rPr>
      <w:rFonts w:asciiTheme="minorHAnsi" w:hAnsiTheme="minorHAnsi"/>
      <w:sz w:val="22"/>
    </w:rPr>
  </w:style>
  <w:style w:styleId="Odlomakpopisa" w:type="paragraph">
    <w:name w:val="List Paragraph"/>
    <w:basedOn w:val="Normal"/>
    <w:uiPriority w:val="34"/>
    <w:qFormat/>
    <w:rsid w:val="0060363E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2356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23567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23567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23567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23567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57514639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="fontTable.xml" Type="http://schemas.openxmlformats.org/officeDocument/2006/relationships/fontTable" Id="rId8"/><Relationship Target="styles.xml" Type="http://schemas.openxmlformats.org/officeDocument/2006/relationships/styles" Id="rId3"/><Relationship Target="media/image1.pn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stylesWithEffects.xml" Type="http://schemas.microsoft.com/office/2007/relationships/stylesWithEffects" Id="rId4"/><Relationship Target="theme/theme1.xml" Type="http://schemas.openxmlformats.org/officeDocument/2006/relationships/them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28. kolovoza 2020.</izvorni_sadrzaj>
    <derivirana_varijabla naziv="DomainObject.DatumDonosenjaOdluke_1">28. kolovoza 2020.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618</izvorni_sadrzaj>
    <derivirana_varijabla naziv="DomainObject.Predmet.Broj_1">618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21. veljače 2020.</izvorni_sadrzaj>
    <derivirana_varijabla naziv="DomainObject.Predmet.DatumIzradeOptuznogAkta_1">21. veljače 2020.</derivirana_varijabla>
  </DomainObject.Predmet.DatumIzradeOptuznogAkta>
  <DomainObject.Predmet.DatumIzradeOptuznogAktaFormated>
    <izvorni_sadrzaj>21.2.2020.</izvorni_sadrzaj>
    <derivirana_varijabla naziv="DomainObject.Predmet.DatumIzradeOptuznogAktaFormated_1">21.2.2020.</derivirana_varijabla>
  </DomainObject.Predmet.DatumIzradeOptuznogAktaFormated>
  <DomainObject.Predmet.DatumOsnivanja>
    <izvorni_sadrzaj>24. veljače 2020.</izvorni_sadrzaj>
    <derivirana_varijabla naziv="DomainObject.Predmet.DatumOsnivanja_1">24. veljače 2020.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21. veljače 2020.</izvorni_sadrzaj>
    <derivirana_varijabla naziv="DomainObject.Predmet.DatumPrimitkaOptuznogAkta_1">21. veljače 2020.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St-618/2020</izvorni_sadrzaj>
    <derivirana_varijabla naziv="DomainObject.Predmet.OznakaBroj_1">St-618/2020</derivirana_varijabla>
  </DomainObject.Predmet.OznakaBroj>
  <DomainObject.Predmet.OznakaBrojOptuznogAkta>
    <izvorni_sadrzaj>04-06-20-1039</izvorni_sadrzaj>
    <derivirana_varijabla naziv="DomainObject.Predmet.OznakaBrojOptuznogAkta_1">04-06-20-1039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AUTO PIRAMIDA  d.o.o.</izvorni_sadrzaj>
    <derivirana_varijabla naziv="DomainObject.Predmet.ProtustrankaFormated_1">  AUTO PIRAMIDA  d.o.o.</derivirana_varijabla>
  </DomainObject.Predmet.ProtustrankaFormated>
  <DomainObject.Predmet.ProtustrankaFormatedOIB>
    <izvorni_sadrzaj>  AUTO PIRAMIDA  d.o.o., OIB 06163628509</izvorni_sadrzaj>
    <derivirana_varijabla naziv="DomainObject.Predmet.ProtustrankaFormatedOIB_1">  AUTO PIRAMIDA  d.o.o., OIB 06163628509</derivirana_varijabla>
  </DomainObject.Predmet.ProtustrankaFormatedOIB>
  <DomainObject.Predmet.ProtustrankaFormatedWithAdress>
    <izvorni_sadrzaj> AUTO PIRAMIDA  d.o.o., Argentinska 2, 10000 Zagreb</izvorni_sadrzaj>
    <derivirana_varijabla naziv="DomainObject.Predmet.ProtustrankaFormatedWithAdress_1"> AUTO PIRAMIDA  d.o.o., Argentinska 2, 10000 Zagreb</derivirana_varijabla>
  </DomainObject.Predmet.ProtustrankaFormatedWithAdress>
  <DomainObject.Predmet.ProtustrankaFormatedWithAdressOIB>
    <izvorni_sadrzaj> AUTO PIRAMIDA  d.o.o., OIB 06163628509, Argentinska 2, 10000 Zagreb</izvorni_sadrzaj>
    <derivirana_varijabla naziv="DomainObject.Predmet.ProtustrankaFormatedWithAdressOIB_1"> AUTO PIRAMIDA  d.o.o., OIB 06163628509, Argentinska 2, 10000 Zagreb</derivirana_varijabla>
  </DomainObject.Predmet.ProtustrankaFormatedWithAdressOIB>
  <DomainObject.Predmet.ProtustrankaWithAdress>
    <izvorni_sadrzaj>AUTO PIRAMIDA  d.o.o. Argentinska 2, 10000 Zagreb</izvorni_sadrzaj>
    <derivirana_varijabla naziv="DomainObject.Predmet.ProtustrankaWithAdress_1">AUTO PIRAMIDA  d.o.o. Argentinska 2, 10000 Zagreb</derivirana_varijabla>
  </DomainObject.Predmet.ProtustrankaWithAdress>
  <DomainObject.Predmet.ProtustrankaWithAdressOIB>
    <izvorni_sadrzaj>AUTO PIRAMIDA  d.o.o., OIB 06163628509, Argentinska 2, 10000 Zagreb</izvorni_sadrzaj>
    <derivirana_varijabla naziv="DomainObject.Predmet.ProtustrankaWithAdressOIB_1">AUTO PIRAMIDA  d.o.o., OIB 06163628509, Argentinska 2, 10000 Zagreb</derivirana_varijabla>
  </DomainObject.Predmet.ProtustrankaWithAdressOIB>
  <DomainObject.Predmet.ProtustrankaNazivFormated>
    <izvorni_sadrzaj>AUTO PIRAMIDA  d.o.o.</izvorni_sadrzaj>
    <derivirana_varijabla naziv="DomainObject.Predmet.ProtustrankaNazivFormated_1">AUTO PIRAMIDA  d.o.o.</derivirana_varijabla>
  </DomainObject.Predmet.ProtustrankaNazivFormated>
  <DomainObject.Predmet.ProtustrankaNazivFormatedOIB>
    <izvorni_sadrzaj>AUTO PIRAMIDA  d.o.o., OIB 06163628509</izvorni_sadrzaj>
    <derivirana_varijabla naziv="DomainObject.Predmet.ProtustrankaNazivFormatedOIB_1">AUTO PIRAMIDA  d.o.o., OIB 06163628509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AUTO PIRAMIDA  d.o.o.</item>
    </izvorni_sadrzaj>
    <derivirana_varijabla naziv="DomainObject.Predmet.ProtuStrankaListFormated_1">
      <item>AUTO PIRAMIDA  d.o.o.</item>
    </derivirana_varijabla>
  </DomainObject.Predmet.ProtuStrankaListFormated>
  <DomainObject.Predmet.ProtuStrankaListFormatedOIB>
    <izvorni_sadrzaj>
      <item>AUTO PIRAMIDA  d.o.o., OIB 06163628509</item>
    </izvorni_sadrzaj>
    <derivirana_varijabla naziv="DomainObject.Predmet.ProtuStrankaListFormatedOIB_1">
      <item>AUTO PIRAMIDA  d.o.o., OIB 06163628509</item>
    </derivirana_varijabla>
  </DomainObject.Predmet.ProtuStrankaListFormatedOIB>
  <DomainObject.Predmet.ProtuStrankaListFormatedWithAdress>
    <izvorni_sadrzaj>
      <item>AUTO PIRAMIDA  d.o.o., Argentinska 2, 10000 Zagreb</item>
    </izvorni_sadrzaj>
    <derivirana_varijabla naziv="DomainObject.Predmet.ProtuStrankaListFormatedWithAdress_1">
      <item>AUTO PIRAMIDA  d.o.o., Argentinska 2, 10000 Zagreb</item>
    </derivirana_varijabla>
  </DomainObject.Predmet.ProtuStrankaListFormatedWithAdress>
  <DomainObject.Predmet.ProtuStrankaListFormatedWithAdressOIB>
    <izvorni_sadrzaj>
      <item>AUTO PIRAMIDA  d.o.o., OIB 06163628509, Argentinska 2, 10000 Zagreb</item>
    </izvorni_sadrzaj>
    <derivirana_varijabla naziv="DomainObject.Predmet.ProtuStrankaListFormatedWithAdressOIB_1">
      <item>AUTO PIRAMIDA  d.o.o., OIB 06163628509, Argentinska 2, 10000 Zagreb</item>
    </derivirana_varijabla>
  </DomainObject.Predmet.ProtuStrankaListFormatedWithAdressOIB>
  <DomainObject.Predmet.ProtuStrankaListNazivFormated>
    <izvorni_sadrzaj>
      <item>AUTO PIRAMIDA  d.o.o.</item>
    </izvorni_sadrzaj>
    <derivirana_varijabla naziv="DomainObject.Predmet.ProtuStrankaListNazivFormated_1">
      <item>AUTO PIRAMIDA  d.o.o.</item>
    </derivirana_varijabla>
  </DomainObject.Predmet.ProtuStrankaListNazivFormated>
  <DomainObject.Predmet.ProtuStrankaListNazivFormatedOIB>
    <izvorni_sadrzaj>
      <item>AUTO PIRAMIDA  d.o.o., OIB 06163628509</item>
    </izvorni_sadrzaj>
    <derivirana_varijabla naziv="DomainObject.Predmet.ProtuStrankaListNazivFormatedOIB_1">
      <item>AUTO PIRAMIDA  d.o.o., OIB 06163628509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28. kolovoza 2020.</izvorni_sadrzaj>
    <derivirana_varijabla naziv="DomainObject.Datum_1">28. kolovoza 2020.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AUTO PIRAMIDA  d.o.o.</izvorni_sadrzaj>
    <derivirana_varijabla naziv="DomainObject.Predmet.ProtustrankaIDrugi_1">AUTO PIRAMIDA  d.o.o.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AUTO PIRAMIDA  d.o.o., OIB 06163628509, Argentinska 2, 10000 Zagreb</izvorni_sadrzaj>
    <derivirana_varijabla naziv="DomainObject.Predmet.ProtustrankaIDrugiAdressOIB_1">AUTO PIRAMIDA  d.o.o., OIB 06163628509, Argentinska 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AUTO PIRAMIDA  d.o.o.</item>
      <item>Financijska agencija</item>
    </izvorni_sadrzaj>
    <derivirana_varijabla naziv="DomainObject.Predmet.SudioniciListNaziv_1">
      <item>AUTO PIRAMIDA  d.o.o.</item>
      <item>Financijska agencija</item>
    </derivirana_varijabla>
  </DomainObject.Predmet.SudioniciListNaziv>
  <DomainObject.Predmet.SudioniciListAdressOIB>
    <izvorni_sadrzaj>
      <item>AUTO PIRAMIDA  d.o.o., OIB 06163628509, Argentinska 2,10000 Zagreb</item>
      <item>Financijska agencija, OIB 85821130368, TRG SVIBANJSKIH ŽRTAVA 1995. 1,10000 Zagreb</item>
    </izvorni_sadrzaj>
    <derivirana_varijabla naziv="DomainObject.Predmet.SudioniciListAdressOIB_1">
      <item>AUTO PIRAMIDA  d.o.o., OIB 06163628509, Argentinska 2,10000 Zagreb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06163628509</item>
      <item>, OIB 85821130368</item>
    </izvorni_sadrzaj>
    <derivirana_varijabla naziv="DomainObject.Predmet.SudioniciListNazivOIB_1">
      <item>, OIB 06163628509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24. veljače 2020.</izvorni_sadrzaj>
    <derivirana_varijabla naziv="DomainObject.Predmet.DatumPocetkaProcesa_1">24. veljače 2020.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</izvorni_sadrzaj>
    <derivirana_varijabla naziv="DomainObject.NarodneNovineList_1">
      <item>107/07</item>
      <item>39/13</item>
      <item>157/13</item>
      <item>110/15</item>
      <item>70/17</item>
      <item>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izvorni_sadrzaj>
    <derivirana_varijabla naziv="DomainObject.PolicijskeUpraveList_1">
      <item>Inspekcija za protuminsko djelovanje</item>
      <item>Inspekcija za privatnu zaštitu i detektive</item>
      <item>Inspekcija zaštite od požara,vatrogastva i Civilne zaštite</item>
      <item>Inspekcija proizvodnje i prometa eksplozivnih tvari i oružja</item>
      <item>Služba ratnih zločina</item>
      <item>Služba terorizma</item>
      <item>Služba općeg kriminaliteta MUP</item>
      <item>Služba organiziranog kriminaliteta MUP</item>
      <item>Služba kriminaliteta droga MUP</item>
      <item>Služba gospodarskog kriminaliteta i korupcije</item>
      <item>Služba za suzbijanje korupcije i organiziranog kriminaliteta-Zagreb</item>
      <item>Služba za suzbijanje korupcije i organiziranog kriminaliteta-Rijeka</item>
      <item>Služba za suzbijanje korupcije i organiziranog kriminaliteta-Split</item>
      <item>Služba za suzbijanje korupcije i organiziranog kriminaliteta-Osijek</item>
      <item>Odjel inspekcije Pazin</item>
      <item>Služba općeg kriminaliteta Pula</item>
      <item>Služba organiziranog kriminaliteta Pula</item>
      <item>Služba gospodarskog kriminaliteta i korupcije Pula</item>
      <item>Odjel inspekcije Dubrovnik</item>
      <item>Služba kriminalističke policije Dubrovnik</item>
      <item>Odjel inspekcije Čakovec</item>
      <item>Služba kriminalističke policije Čakovec</item>
      <item>Služba za inspekcijske poslove Zagreb</item>
      <item>Služba organiziranog kriminaliteta</item>
      <item>Služba općeg kriminaliteta</item>
      <item>Služba kriminaliteta droga Zagreb</item>
      <item>Služba gospodarskog kriminaliteta i korupcije Zagreb</item>
      <item>Odjel inspekcije Krapina</item>
      <item>Služba kriminalističke policije Krapina</item>
      <item>Odjel inspekcije Sisak</item>
      <item>Služba kriminalističke policije Sisak</item>
      <item>Odjel inspekcije Karlovac</item>
      <item>Služba kriminalističke policije Karlovac</item>
      <item>Služba inspekciojskih poslova Varaždin</item>
      <item>Služba kriminalističke policije Varaždin</item>
      <item>Odjel inspekcije Koprivnica</item>
      <item>Služba kriminalističke policije Bjelovar</item>
      <item>Odjel inspekcije Bjelovar</item>
      <item>Služba kriminalističke policije</item>
      <item>Služba inspekcijskih poslova Rijeka</item>
      <item>Služba općeg kriminaliteta Rijeka</item>
      <item>Služba organiziranog kriminaliteta Rijeka</item>
      <item>Služba kriminaliteta droga Rijeka</item>
      <item>Odjel inspekcije Gospić</item>
      <item>Služba kriminalističke policije  Gospić</item>
      <item>Odjel inspekcije Virovitica</item>
      <item>Služba kriminalističke policije Virovitica</item>
      <item>Odjel inspekcije Požega</item>
      <item>Služba kriminalističke policije Požega</item>
      <item>Odjel inspekcije Slavonski brod</item>
      <item>Služba kriminalističke policije Slavonski Brod</item>
      <item>Odjel inspekcije Zadar</item>
      <item>Služba kriminalističke policije Zadar</item>
      <item>Služba inspekcijskih poslova Osijek</item>
      <item>Služba općeg kriminaliteta Osijek</item>
      <item>Služba organiziranog kriminaliteta Osijek</item>
      <item>Služba gospodarskog kriminaliteta i korupcije Osijek</item>
      <item>Odjel inpekcije Šibenik</item>
      <item>Služba kriminalističke policije Šibenik</item>
      <item>Odjel inspekcije Vukovar</item>
      <item>Služba kriminalističke policije Vukovar</item>
      <item>Služba inspekcijskih poslova Split</item>
      <item>Služba općeg kriminaliteta Split</item>
      <item>Služba organiziranog kriminaliteta Split</item>
      <item>Služba kriminaliteta droga Split</item>
      <item>Služba gospodarskog kriminaliteta i korupcije Split</item>
      <item>Služba civilne zaštite Krapina</item>
      <item>Služba civilne zaštite Slavonski Brod</item>
      <item>Služba civilne zaštite Koprivnica</item>
      <item>Služba civilne zaštite Zadar</item>
      <item>Služba civilne zaštite Gospić</item>
      <item>Služba civilne zaštite Sisak</item>
      <item>Služba civilne zaštite Vukovar</item>
      <item>Služba civilne zaštite Šibenik</item>
      <item>Služba civilne zaštite Virovitica</item>
      <item>Služba civilne zaštite Čakovec</item>
      <item>Služba civilne zaštite Karlovac</item>
      <item>Služba civilne zaštite Požega</item>
      <item>Služba civilne zaštite Bjelovar</item>
      <item>Služba civilne zaštite Pazin</item>
      <item>Služba civilne zaštite Dubrovnik</item>
      <item>Sektor za inspekcijske poslove</item>
      <item>Policijska uprava Dubrovačko-neretvanska</item>
      <item>Policijska uprava Istarska</item>
      <item>Policijska uprava Karlovačka</item>
      <item>Policijska uprava Osječko-baranjska</item>
      <item>Policijska uprava Primorsko-goranska</item>
      <item>Policijska uprava Sisačko-moslavačka</item>
      <item>Policijska uprava Splitsko-dalmatinska</item>
      <item>Policijska uprava Vukovarsko-srijemska</item>
      <item>Policijska uprava Zagrebačka</item>
      <item>Policijska uprava Šibensko-kninska</item>
      <item>Policijska uprava Bjelovarsko-bilogorska</item>
      <item>Policijska uprava Brodsko-posavska</item>
      <item>Policijska uprava Koprivničko-križevačka</item>
      <item>Policijska uprava Krapinsko-zagorska</item>
      <item>Policijska uprava Ličko-senjska</item>
      <item>Policijska uprava Međimurska</item>
      <item>Policijska uprava Požeško-slavonska</item>
      <item>Policijska uprava Varaždinska</item>
      <item>Policijska uprava Virovitičko-podravska</item>
      <item>Policijska uprava Zadarska</item>
    </derivirana_varijabla>
  </DomainObject.PolicijskeUpraveList>
  <DomainObject.PolicijskePostajeList>
    <izvorni_sadrzaj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izvorni_sadrzaj>
    <derivirana_varijabla naziv="DomainObject.PolicijskePostajeList_1">
      <item>Policijska postaja Pitomača</item>
      <item>Policijska postaja Pleternica</item>
      <item>Policijska postaja Požega</item>
      <item>Postaja prometne policije Požega</item>
      <item>Policijska postaja Pregrada</item>
      <item>Postaja granične policije Macelj</item>
      <item>Postaja granične policije Cetingrad</item>
      <item>Postaja granične policije Terezino Polje</item>
      <item>Postaja granične policije Stara Gradiška</item>
      <item>Postaja granične policije Erdut</item>
      <item>Postaja granične policije Goričan</item>
      <item>Mobilna jedinica prometne policije</item>
      <item>Postaja pomorske i aerodromske policije Zadar</item>
      <item>Postaja pomorske i aerodromske policije Rijeka</item>
      <item>Postaja pomorske i aerodromske policije Pula</item>
      <item>Policijska postaja Prelog</item>
      <item>IV. policijska postaja Rijeka</item>
      <item>Policijska postaja Senj</item>
      <item>Ispostava prometne policije Severin na Kupi</item>
      <item>Postaja granične policije Slano</item>
      <item>Policijska postaja Slatina</item>
      <item>Policijska postaja Slavonski Brod</item>
      <item>Postaja granične policije Slavonski Brod</item>
      <item>Postaja prometne policije Slavonski Brod</item>
      <item>Ispostava granične policije Slavonski Šamac</item>
      <item>Postaja granične policije Sošice</item>
      <item>III. policijska postaja Split</item>
      <item>VII. policijska postaja Stankovci</item>
      <item>Policijska postaja Šibenik s ispostavom Primošten</item>
      <item>Policijska postaja Štrigova</item>
      <item>Postaja granične policije Korenica</item>
      <item>Postaja granične policije Tovarnik</item>
      <item>VIII. policijska postaja Trnje</item>
      <item>Policijska postaja Varaždin</item>
      <item>Postaja granične policije Varaždin</item>
      <item>Postaja prometne policije Varaždin</item>
      <item>Policijska postaja Vinkovci s ispostavom Markušica</item>
      <item>Policijska postaja Virovitica</item>
      <item>Postaja prometne policije Virovitica</item>
      <item>IV. policijska postaja Voćin</item>
      <item>Postaja granične policije Vrgorac</item>
      <item>Postaja granične policije Vrpolje</item>
      <item>Ispostava prometne policije Vukovar</item>
      <item>Policijska postaja Zabok</item>
      <item>I. postaja prometne policije Zagreb</item>
      <item>II. postaja prometne policije Zagreb</item>
      <item>VI. policijska postaja Novi Zagreb</item>
      <item>Policijska postaja Zlatar-Bistrica</item>
      <item>Postaja granične policije Županja</item>
      <item>I. policijska postaja Centar</item>
      <item>II. policijska postaja Črnomerec-Susedgrad</item>
      <item>IV. policijska postaja Maksimir-Peščenica</item>
      <item>Postaja aerodromske policije Pleso</item>
      <item>V. policijska postaja Medveščak</item>
      <item>VII. policijska postaja Trešnjevka</item>
      <item>Policijska postaja Bjelovar</item>
      <item>Postaja prometne policije Bjelovar</item>
      <item>Postaja granične policije Brod na Kupi</item>
      <item>III. policijska postaja Cavtat</item>
      <item>Policijska postaja Čakovec</item>
      <item>Postaja prometne policije Čakovec</item>
      <item>Policijska postaja Čazma</item>
      <item>Policijska postaja Daruvar</item>
      <item>Policijska postaja Donja Stubica</item>
      <item>Postaja granične policije Donji Lapac</item>
      <item>Postaja granične policije Donji Srb</item>
      <item>Postaja granične policije Vrbanja</item>
      <item>III. policijska postaja Dubrava</item>
      <item>Policijska postaja Đurđevac</item>
      <item>Policijska postaja Garešnica</item>
      <item>Policijska postaja Gospić</item>
      <item>Postaja prometne policije Gospić</item>
      <item>Postaja granične policije Gračac</item>
      <item>Policijska postaja Grubišno Polje</item>
      <item>Postaja granične policije Gruda</item>
      <item>Postaja granične policije Hrvatska Kostajnica</item>
      <item>Postaja granične policije Ilok</item>
      <item>Postaja granične policije Imotski</item>
      <item>Policijska postaja Ivanec</item>
      <item>Policijska postaja Ivanić-Grad</item>
      <item>Policijska postaja Karlobag</item>
      <item>Policijska postaja Klanjec</item>
      <item>Policijska postaja Koprivnica</item>
      <item>Postaja granične policije Koprivnica</item>
      <item>Postaja prometne policije Koprivnica</item>
      <item>Policijska postaja Krapina</item>
      <item>Postaja prometne policije Krapina</item>
      <item>Policijska ispostava Krapinske toplice</item>
      <item>Policijska postaja Križevci</item>
      <item>Policijska postaja Ludbreg</item>
      <item>Policijska postaja Mali Lošinj s ispostavom Cres</item>
      <item>Policijska ispostava Marija Bistrica</item>
      <item>Policijska postaja Mursko Središće</item>
      <item>Policijska postaja Nova Gradiška</item>
      <item>Policijska postaja Novalja</item>
      <item>Policijska postaja Novi Marof</item>
      <item>Policijska postaja Obrovac</item>
      <item>Policijska postaja Okučani</item>
      <item>Ispostava prometne policije Opuzen</item>
      <item>Policijska postaja Orahovica</item>
      <item>Policijska postaja Otočac</item>
      <item>Policijska postaja Pag</item>
      <item>Policijska postaja Pakrac</item>
      <item>Policijska postaja Sesvete</item>
      <item>Policijska postaja Velika Gorica</item>
      <item>Policijska postaja Zaprešić</item>
      <item>Policijska postaja Dugo Selo</item>
      <item>Policijska postaja Jastrebarsko</item>
      <item>Policijska postaja Samobor</item>
      <item>Policijska postaja Sv. Ivan Zelina</item>
      <item>Policijska postaja Vrbovec</item>
      <item>Postaja granične policije Bregana</item>
      <item>Postaja granične policije Zagreb</item>
      <item>I. Policijska postaja Split</item>
      <item>II. Policijska postaja Split</item>
      <item>Policijska postaja Brač</item>
      <item>Policijska postaja Hvar</item>
      <item>Policijska postaja Kaštela</item>
      <item>Policijska postaja Makarska</item>
      <item>Policijska postaja Omiš</item>
      <item>Policijska postaja Sinj</item>
      <item>Policijska postaja Solin</item>
      <item>Policijska postaja Trogir</item>
      <item>Policijska postaja Vis</item>
      <item>Postaja prometne policije Split</item>
      <item>Postaja granične policije Trilj</item>
      <item>Postaja pomorske policije Split</item>
      <item>Postaja aerodromske policije Resnik</item>
      <item>I. Policijska postaja Rijeka</item>
      <item>II. Policijska postaja Rijeka</item>
      <item>III. Policijska postaja Rijeka</item>
      <item>Postaja prometne policije Rijeka</item>
      <item>Postaja pomorske policije Rijeka</item>
      <item>Policijska postaja Crikvenica</item>
      <item>Policijska postaja Čabar</item>
      <item>Policijska postaja Delnice</item>
      <item>Policijska postaja Krk</item>
      <item>Postaja aerodromske policije Rijeka</item>
      <item>Policijska postaja Cres (ispostava PP Mali Lošinj)</item>
      <item>Policijska postaja Rab</item>
      <item>Postaja granične policije Rupa</item>
      <item>Policijska postaja Opatija</item>
      <item>Policijska postaja Vrbovsko</item>
      <item>I. Policijska postaja Osijek</item>
      <item>II. Policijska postaja Osijek</item>
      <item>Policijska postaja Čepin</item>
      <item>Policijska postaja Beli Manastir</item>
      <item>Policijska postaja Donji Miholjac</item>
      <item>Policijska postaja Đakovo</item>
      <item>Policijska postaja Belišće</item>
      <item>Policijska postaja Našice</item>
      <item>Postaja granične policije Dalj</item>
      <item>Postaja prometne policije Osijek</item>
      <item>Postaja granične policije Beli Manastir</item>
      <item>Policijska postaja Pula</item>
      <item>Policijska postaja Buje</item>
      <item>Policijska postaja Umag</item>
      <item>Policijska postaja Buzet</item>
      <item>Policijska postaja Labin</item>
      <item>Policijska postaja Pazin</item>
      <item>Policijska postaja Poreč</item>
      <item>Policijska postaja Rovinj</item>
      <item>Postaja prometne policije Pula</item>
      <item>Postaja pomorske policije Pula</item>
      <item>Postaja aerodromske policije Pula</item>
      <item>Policijska postaja Dubrovnik</item>
      <item>Policijska postaja Ston</item>
      <item>Policijska postaja Korčula</item>
      <item>Policijska postaja Lastovo</item>
      <item>Policijska postaja Metković</item>
      <item>Policijska postaja Ploče</item>
      <item>Postaja pomorske policije Dubrovnik</item>
      <item>Postaja prometne policije Dubrovnik</item>
      <item>Postaja aerodromske policije Čilipi</item>
      <item>Postaja granične policije Metković</item>
      <item>Policijska postaja Karlovac</item>
      <item>Policijska postaja Duga Resa</item>
      <item>Policijska postaja Ogulin</item>
      <item>Policijska postaja Ozalj</item>
      <item>Policijska postaja Slunj</item>
      <item>Policijska postaja Vojnić</item>
      <item>Postaja prometne policije Karlovac</item>
      <item>Policijska postaja Sisak</item>
      <item>Policijska postaja Sunja</item>
      <item>Policijska postaja Kutina</item>
      <item>Policijska postaja Novska</item>
      <item>Policijska postaja Petrinja</item>
      <item>Policijska postaja Glina</item>
      <item>Policijska postaja Dvor</item>
      <item>Policijska postaja Gvozd</item>
      <item>Postaja prometne policije Sisak</item>
      <item>Postaja prometne policije Kutina</item>
      <item>Policijska postaja Vodice</item>
      <item>Policijska postaja Drniš</item>
      <item>Policijska postaja Knin</item>
      <item>Postaja prometne policije Šibenik</item>
      <item>Postaja pomorske policije Šibenik</item>
      <item>Policijska postaja Vukovar</item>
      <item>Policijska postaja Otok</item>
      <item>Postaja prometne policije Vinkovci</item>
      <item>I. Policijska postaja Zadar</item>
      <item>II. Policijska postaja Zadar</item>
      <item>Postaja prometne policije Zadar</item>
      <item>Postaja pomorske policije Zadar</item>
      <item>Postaja aerodromske policije Zemunik</item>
      <item>Policijska postaja Biograd</item>
      <item>Policijska postaja Benkovac</item>
    </derivirana_varijabla>
  </DomainObject.PolicijskePostajeList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/>
  <properties:Pages>1</properties:Pages>
  <properties:Words>137</properties:Words>
  <properties:Characters>827</properties:Characters>
  <properties:Lines>48</properties:Lines>
  <properties:Paragraphs>26</properties:Paragraphs>
  <properties:TotalTime>291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1373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2020-08-27T10:48:00Z</dcterms:created>
  <dc:creator>Katarina Milardović</dc:creator>
  <cp:lastModifiedBy>Helena Kastlinger</cp:lastModifiedBy>
  <cp:lastPrinted>2020-08-28T09:34:00Z</cp:lastPrinted>
  <dcterms:modified xmlns:xsi="http://www.w3.org/2001/XMLSchema-instance" xsi:type="dcterms:W3CDTF">2020-08-28T09:38:00Z</dcterms:modified>
  <cp:revision>42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  2020.docx)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